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FFEC9" w14:textId="3A90A413" w:rsidR="00D6233C" w:rsidRPr="002C3BDD" w:rsidRDefault="00D6233C" w:rsidP="00CB201C">
      <w:pPr>
        <w:tabs>
          <w:tab w:val="left" w:pos="1134"/>
          <w:tab w:val="left" w:pos="1418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Številka: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430</w:t>
      </w:r>
      <w:r>
        <w:rPr>
          <w:rFonts w:cs="Arial"/>
          <w:sz w:val="20"/>
          <w:szCs w:val="20"/>
        </w:rPr>
        <w:t>1-</w:t>
      </w:r>
      <w:r w:rsidR="00795C62">
        <w:rPr>
          <w:rFonts w:cs="Arial"/>
          <w:sz w:val="20"/>
          <w:szCs w:val="20"/>
        </w:rPr>
        <w:t>0039</w:t>
      </w:r>
      <w:r w:rsidR="00BD3C00">
        <w:rPr>
          <w:rFonts w:cs="Arial"/>
          <w:sz w:val="20"/>
          <w:szCs w:val="20"/>
        </w:rPr>
        <w:t>/</w:t>
      </w:r>
      <w:r w:rsidRPr="002C3BDD">
        <w:rPr>
          <w:rFonts w:cs="Arial"/>
          <w:sz w:val="20"/>
          <w:szCs w:val="20"/>
        </w:rPr>
        <w:t>202</w:t>
      </w:r>
      <w:r w:rsidR="00BD3C00">
        <w:rPr>
          <w:rFonts w:cs="Arial"/>
          <w:sz w:val="20"/>
          <w:szCs w:val="20"/>
        </w:rPr>
        <w:t>4</w:t>
      </w:r>
    </w:p>
    <w:p w14:paraId="762E5629" w14:textId="575EA591" w:rsidR="00D6233C" w:rsidRDefault="00D6233C" w:rsidP="00D6233C">
      <w:pPr>
        <w:rPr>
          <w:rFonts w:cs="Arial"/>
        </w:rPr>
      </w:pPr>
      <w:r w:rsidRPr="002C3BDD">
        <w:rPr>
          <w:rFonts w:cs="Arial"/>
          <w:sz w:val="20"/>
          <w:szCs w:val="20"/>
        </w:rPr>
        <w:t>JN BR: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202</w:t>
      </w:r>
      <w:r w:rsidR="00BD3C00">
        <w:rPr>
          <w:rFonts w:cs="Arial"/>
          <w:sz w:val="20"/>
          <w:szCs w:val="20"/>
        </w:rPr>
        <w:t>4</w:t>
      </w:r>
      <w:r>
        <w:rPr>
          <w:rFonts w:cs="Arial"/>
          <w:sz w:val="20"/>
          <w:szCs w:val="20"/>
        </w:rPr>
        <w:t>-</w:t>
      </w:r>
      <w:r w:rsidR="00795C62">
        <w:rPr>
          <w:rFonts w:cs="Arial"/>
          <w:sz w:val="20"/>
          <w:szCs w:val="20"/>
        </w:rPr>
        <w:t>236</w:t>
      </w:r>
    </w:p>
    <w:p w14:paraId="6291445F" w14:textId="77777777" w:rsidR="007F438C" w:rsidRPr="002C3BDD" w:rsidRDefault="007F438C" w:rsidP="007F438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61769F8F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je sestavni del in priloga ponudbe</w:t>
      </w:r>
      <w:r w:rsidR="00812145">
        <w:rPr>
          <w:rFonts w:cs="Arial"/>
          <w:i/>
        </w:rPr>
        <w:t>.</w:t>
      </w:r>
    </w:p>
    <w:sectPr w:rsidR="000D1EDF" w:rsidRPr="008318D9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39C926" w14:textId="77777777" w:rsidR="00CB201C" w:rsidRDefault="00CB201C">
      <w:r>
        <w:separator/>
      </w:r>
    </w:p>
  </w:endnote>
  <w:endnote w:type="continuationSeparator" w:id="0">
    <w:p w14:paraId="04B56DB9" w14:textId="77777777" w:rsidR="00CB201C" w:rsidRDefault="00CB201C">
      <w:r>
        <w:continuationSeparator/>
      </w:r>
    </w:p>
  </w:endnote>
  <w:endnote w:type="continuationNotice" w:id="1">
    <w:p w14:paraId="0E2AD4B1" w14:textId="77777777" w:rsidR="00F61279" w:rsidRDefault="00F612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95088" w14:textId="77777777" w:rsidR="00EB6317" w:rsidRDefault="00EB631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CB201C" w:rsidRPr="00001218" w:rsidRDefault="00CB201C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CB201C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CB201C" w:rsidRPr="005A785E" w:rsidRDefault="00CB201C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3E0A39B7" w:rsidR="00CB201C" w:rsidRPr="00A1445A" w:rsidRDefault="00CB201C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CB201C" w:rsidRPr="00FC6CF0" w:rsidRDefault="00CB201C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EAF0F" w14:textId="77777777" w:rsidR="00CB201C" w:rsidRDefault="00CB201C">
      <w:r>
        <w:separator/>
      </w:r>
    </w:p>
  </w:footnote>
  <w:footnote w:type="continuationSeparator" w:id="0">
    <w:p w14:paraId="2B5B4F04" w14:textId="77777777" w:rsidR="00CB201C" w:rsidRDefault="00CB201C">
      <w:r>
        <w:continuationSeparator/>
      </w:r>
    </w:p>
  </w:footnote>
  <w:footnote w:type="continuationNotice" w:id="1">
    <w:p w14:paraId="4A9BB828" w14:textId="77777777" w:rsidR="00F61279" w:rsidRDefault="00F612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FA642" w14:textId="77777777" w:rsidR="00EB6317" w:rsidRDefault="00EB631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11738" w14:textId="77777777" w:rsidR="00EB6317" w:rsidRDefault="00EB631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CB201C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CB201C" w:rsidRPr="00A04B00" w:rsidRDefault="00CB201C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CB201C" w:rsidRPr="00A04B00" w:rsidRDefault="00CB201C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B201C" w:rsidRPr="00A04B00" w:rsidRDefault="00CB201C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CB201C" w:rsidRPr="00C0552D" w:rsidRDefault="00CB201C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79BFDC2" w14:textId="77777777" w:rsidR="00CB201C" w:rsidRPr="00C0552D" w:rsidRDefault="00CB201C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CB201C" w:rsidRPr="00A1445A" w:rsidRDefault="00CB201C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CB201C" w:rsidRPr="00A1445A" w:rsidRDefault="00CB201C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CB201C" w:rsidRPr="00A1445A" w:rsidRDefault="00CB201C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CB201C" w:rsidRDefault="00CB201C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CB201C" w:rsidRPr="00A1445A" w:rsidRDefault="00CB201C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B201C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66945921" w:rsidR="00CB201C" w:rsidRPr="009F4AF4" w:rsidRDefault="00CB201C" w:rsidP="004866C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POSTOPEK - </w:t>
          </w:r>
          <w:r w:rsidR="00EB6317">
            <w:rPr>
              <w:rFonts w:cs="Arial"/>
              <w:color w:val="000000"/>
              <w:sz w:val="16"/>
              <w:szCs w:val="16"/>
            </w:rPr>
            <w:t>STORITEV</w:t>
          </w:r>
          <w:bookmarkStart w:id="0" w:name="_GoBack"/>
          <w:bookmarkEnd w:id="0"/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B201C" w:rsidRPr="009F4AF4" w:rsidRDefault="00CB201C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B201C" w:rsidRPr="009F4AF4" w:rsidRDefault="00CB201C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>OBR – 2.08</w:t>
          </w:r>
        </w:p>
      </w:tc>
    </w:tr>
  </w:tbl>
  <w:p w14:paraId="7DE6B521" w14:textId="77777777" w:rsidR="00CB201C" w:rsidRPr="00FC6CF0" w:rsidRDefault="00CB201C" w:rsidP="00001218">
    <w:pPr>
      <w:pStyle w:val="Glava"/>
      <w:rPr>
        <w:rFonts w:cs="Arial"/>
        <w:sz w:val="2"/>
        <w:szCs w:val="2"/>
      </w:rPr>
    </w:pPr>
  </w:p>
  <w:p w14:paraId="16BFB5D1" w14:textId="77777777" w:rsidR="00CB201C" w:rsidRPr="00FC6CF0" w:rsidRDefault="00CB201C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3564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A6251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44A2D"/>
    <w:rsid w:val="0065152F"/>
    <w:rsid w:val="00662D8F"/>
    <w:rsid w:val="0066332D"/>
    <w:rsid w:val="00670A28"/>
    <w:rsid w:val="00670D1D"/>
    <w:rsid w:val="006776D7"/>
    <w:rsid w:val="00677955"/>
    <w:rsid w:val="006D3E51"/>
    <w:rsid w:val="006D59F7"/>
    <w:rsid w:val="006D5A4C"/>
    <w:rsid w:val="006E377F"/>
    <w:rsid w:val="006F44F5"/>
    <w:rsid w:val="006F758E"/>
    <w:rsid w:val="007033C0"/>
    <w:rsid w:val="00712DC7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95C62"/>
    <w:rsid w:val="007A5879"/>
    <w:rsid w:val="007B28DB"/>
    <w:rsid w:val="007D302C"/>
    <w:rsid w:val="007D4174"/>
    <w:rsid w:val="007E0866"/>
    <w:rsid w:val="007E31E3"/>
    <w:rsid w:val="007F34DB"/>
    <w:rsid w:val="007F3757"/>
    <w:rsid w:val="007F3F34"/>
    <w:rsid w:val="007F438C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3C00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46C28"/>
    <w:rsid w:val="00C561E9"/>
    <w:rsid w:val="00C565DD"/>
    <w:rsid w:val="00C64A95"/>
    <w:rsid w:val="00C82B34"/>
    <w:rsid w:val="00C9531D"/>
    <w:rsid w:val="00C97729"/>
    <w:rsid w:val="00CA0755"/>
    <w:rsid w:val="00CA2DF9"/>
    <w:rsid w:val="00CB008E"/>
    <w:rsid w:val="00CB0D95"/>
    <w:rsid w:val="00CB201C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6233C"/>
    <w:rsid w:val="00D625CE"/>
    <w:rsid w:val="00D7020A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550C0"/>
    <w:rsid w:val="00E61921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B6317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1279"/>
    <w:rsid w:val="00F65355"/>
    <w:rsid w:val="00F67307"/>
    <w:rsid w:val="00F70BB8"/>
    <w:rsid w:val="00F71C13"/>
    <w:rsid w:val="00F758D0"/>
    <w:rsid w:val="00F76CA1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2B2486-02CC-4BC8-A2CE-E5537701A310}"/>
</file>

<file path=customXml/itemProps3.xml><?xml version="1.0" encoding="utf-8"?>
<ds:datastoreItem xmlns:ds="http://schemas.openxmlformats.org/officeDocument/2006/customXml" ds:itemID="{7FD66A09-147F-4252-8D64-ACF3354DCC35}">
  <ds:schemaRefs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7FDC657-2087-43E3-BD90-9ADA5B357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20</TotalTime>
  <Pages>1</Pages>
  <Words>116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18</cp:revision>
  <cp:lastPrinted>2024-06-27T11:10:00Z</cp:lastPrinted>
  <dcterms:created xsi:type="dcterms:W3CDTF">2018-07-24T11:48:00Z</dcterms:created>
  <dcterms:modified xsi:type="dcterms:W3CDTF">2024-09-02T10:30:00Z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